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29DA" w:rsidRPr="00B64F51" w:rsidRDefault="00CD29DA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>
        <w:rPr>
          <w:sz w:val="22"/>
          <w:szCs w:val="22"/>
          <w:u w:val="single"/>
          <w:lang w:val="en-US"/>
        </w:rPr>
        <w:t>7</w:t>
      </w:r>
    </w:p>
    <w:p w:rsidR="00CD29DA" w:rsidRPr="00046AAD" w:rsidRDefault="00CD29DA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CD29DA" w:rsidRDefault="00CD29DA" w:rsidP="00A96E6C">
      <w:pPr>
        <w:jc w:val="center"/>
        <w:rPr>
          <w:b/>
          <w:szCs w:val="28"/>
        </w:rPr>
      </w:pPr>
      <w:r>
        <w:rPr>
          <w:b/>
          <w:szCs w:val="28"/>
        </w:rPr>
        <w:t xml:space="preserve">О Ф Е Р Т А </w:t>
      </w:r>
    </w:p>
    <w:p w:rsidR="00CD29DA" w:rsidRDefault="00CD29DA" w:rsidP="00A96E6C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1</w:t>
      </w:r>
      <w:r w:rsidRPr="00C63855">
        <w:t>)</w:t>
      </w:r>
    </w:p>
    <w:p w:rsidR="00CD29DA" w:rsidRPr="001701E4" w:rsidRDefault="00CD29DA" w:rsidP="00A96E6C">
      <w:pPr>
        <w:pStyle w:val="BodyText"/>
        <w:rPr>
          <w:b/>
          <w:bCs/>
          <w:sz w:val="10"/>
          <w:szCs w:val="10"/>
          <w:u w:val="single"/>
        </w:rPr>
      </w:pPr>
    </w:p>
    <w:p w:rsidR="00CD29DA" w:rsidRPr="00C449DE" w:rsidRDefault="00CD29DA" w:rsidP="00A96E6C">
      <w:pPr>
        <w:pStyle w:val="BodyText"/>
        <w:rPr>
          <w:b/>
          <w:bCs/>
        </w:rPr>
      </w:pPr>
      <w:r>
        <w:rPr>
          <w:b/>
          <w:bCs/>
          <w:u w:val="single"/>
        </w:rPr>
        <w:t>За у</w:t>
      </w:r>
      <w:r w:rsidRPr="00C449DE">
        <w:rPr>
          <w:b/>
          <w:bCs/>
          <w:u w:val="single"/>
        </w:rPr>
        <w:t>частие в</w:t>
      </w:r>
      <w:r w:rsidRPr="00C449DE">
        <w:rPr>
          <w:b/>
          <w:bCs/>
        </w:rPr>
        <w:t xml:space="preserve"> </w:t>
      </w:r>
      <w:r w:rsidRPr="00C449DE">
        <w:rPr>
          <w:bCs/>
        </w:rPr>
        <w:t>обявената от Медицински университе</w:t>
      </w:r>
      <w:r>
        <w:rPr>
          <w:bCs/>
        </w:rPr>
        <w:t xml:space="preserve">т </w:t>
      </w:r>
      <w:r>
        <w:rPr>
          <w:bCs/>
          <w:lang w:val="en-US"/>
        </w:rPr>
        <w:t xml:space="preserve"> </w:t>
      </w:r>
      <w:r>
        <w:rPr>
          <w:bCs/>
        </w:rPr>
        <w:t>"Проф. д-р Параскев Стоянов"-</w:t>
      </w:r>
      <w:r w:rsidRPr="00C449DE">
        <w:rPr>
          <w:bCs/>
        </w:rPr>
        <w:t>гр.Варна</w:t>
      </w:r>
    </w:p>
    <w:p w:rsidR="00CD29DA" w:rsidRPr="00F84869" w:rsidRDefault="00CD29DA" w:rsidP="00F84869">
      <w:pPr>
        <w:rPr>
          <w:b/>
        </w:rPr>
      </w:pPr>
      <w:r w:rsidRPr="00F84869">
        <w:rPr>
          <w:b/>
        </w:rPr>
        <w:t xml:space="preserve">Обществена поръчка с предмет: </w:t>
      </w:r>
    </w:p>
    <w:p w:rsidR="00CD29DA" w:rsidRDefault="00CD29DA" w:rsidP="00F84869">
      <w:r>
        <w:rPr>
          <w:position w:val="8"/>
          <w:sz w:val="24"/>
          <w:szCs w:val="24"/>
        </w:rPr>
        <w:t>„</w:t>
      </w:r>
      <w:r w:rsidRPr="007F18CA">
        <w:t>И</w:t>
      </w:r>
      <w:r>
        <w:t>збор</w:t>
      </w:r>
      <w:r w:rsidRPr="007F18CA">
        <w:t xml:space="preserve"> </w:t>
      </w:r>
      <w:r>
        <w:t>на</w:t>
      </w:r>
      <w:r w:rsidRPr="007F18CA">
        <w:t xml:space="preserve"> </w:t>
      </w:r>
      <w:r>
        <w:t>изпълнител/и за доставка на</w:t>
      </w:r>
      <w:r w:rsidRPr="007F18CA">
        <w:t xml:space="preserve"> дентални материали, </w:t>
      </w:r>
      <w:r>
        <w:t>апарати</w:t>
      </w:r>
      <w:r w:rsidRPr="007F18CA">
        <w:t xml:space="preserve">, </w:t>
      </w:r>
      <w:r>
        <w:t>оборудване</w:t>
      </w:r>
      <w:r w:rsidRPr="007F18CA">
        <w:t xml:space="preserve"> и инструменти </w:t>
      </w:r>
      <w:r>
        <w:t>за нуждите на</w:t>
      </w:r>
      <w:r w:rsidRPr="007F18CA">
        <w:t xml:space="preserve"> учебния процес във </w:t>
      </w:r>
      <w:r>
        <w:t>Ф</w:t>
      </w:r>
      <w:r w:rsidRPr="007F18CA">
        <w:t xml:space="preserve">акултета по дентална медицина </w:t>
      </w:r>
      <w:r>
        <w:t xml:space="preserve">при </w:t>
      </w:r>
      <w:r w:rsidRPr="007F18CA">
        <w:t>Медицински университет “</w:t>
      </w:r>
      <w:r>
        <w:t>П</w:t>
      </w:r>
      <w:r w:rsidRPr="007F18CA">
        <w:t>роф.</w:t>
      </w:r>
      <w:r>
        <w:t xml:space="preserve"> </w:t>
      </w:r>
      <w:r w:rsidRPr="007F18CA">
        <w:t xml:space="preserve">д-р </w:t>
      </w:r>
      <w:r>
        <w:t>П</w:t>
      </w:r>
      <w:r w:rsidRPr="007F18CA">
        <w:t xml:space="preserve">араскев </w:t>
      </w:r>
      <w:r>
        <w:t>С</w:t>
      </w:r>
      <w:r w:rsidRPr="007F18CA">
        <w:t xml:space="preserve">тоянов” – </w:t>
      </w:r>
      <w:r>
        <w:t>В</w:t>
      </w:r>
      <w:r w:rsidRPr="007F18CA">
        <w:t>арна</w:t>
      </w:r>
      <w:r>
        <w:t xml:space="preserve">“, </w:t>
      </w:r>
    </w:p>
    <w:p w:rsidR="00CD29DA" w:rsidRDefault="00CD29DA" w:rsidP="00F84869"/>
    <w:p w:rsidR="00CD29DA" w:rsidRDefault="00CD29DA" w:rsidP="00F84869">
      <w:r>
        <w:t>по обособени позиции:</w:t>
      </w:r>
    </w:p>
    <w:p w:rsidR="00CD29DA" w:rsidRDefault="00CD29DA" w:rsidP="00F84869"/>
    <w:p w:rsidR="00CD29DA" w:rsidRPr="00F84869" w:rsidRDefault="00CD29DA" w:rsidP="00F84869"/>
    <w:p w:rsidR="00CD29DA" w:rsidRPr="00DE0D83" w:rsidRDefault="00CD29DA" w:rsidP="00AE7EC0">
      <w:pPr>
        <w:pStyle w:val="BodyTextIndent2"/>
        <w:spacing w:line="360" w:lineRule="auto"/>
        <w:ind w:left="0"/>
      </w:pPr>
      <w:r w:rsidRPr="00DE0D83">
        <w:rPr>
          <w:lang w:eastAsia="bg-BG"/>
        </w:rPr>
        <w:t>№</w:t>
      </w:r>
      <w:r w:rsidRPr="00DE0D83">
        <w:t>____</w:t>
      </w:r>
      <w:r>
        <w:t xml:space="preserve">  </w:t>
      </w:r>
      <w:r w:rsidRPr="00AE7EC0">
        <w:rPr>
          <w:lang w:eastAsia="bg-BG"/>
        </w:rPr>
        <w:t>№</w:t>
      </w:r>
      <w:r w:rsidRPr="00AE7EC0">
        <w:t xml:space="preserve">____  </w:t>
      </w:r>
      <w:r w:rsidRPr="00AE7EC0">
        <w:rPr>
          <w:lang w:eastAsia="bg-BG"/>
        </w:rPr>
        <w:t>№</w:t>
      </w:r>
      <w:r w:rsidRPr="00AE7EC0">
        <w:t>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</w:t>
      </w:r>
      <w:r w:rsidRPr="00DE0D83">
        <w:rPr>
          <w:lang w:eastAsia="bg-BG"/>
        </w:rPr>
        <w:t>№</w:t>
      </w:r>
      <w:r w:rsidRPr="00DE0D83">
        <w:t>____</w:t>
      </w:r>
      <w:r w:rsidRPr="00DE0D83">
        <w:rPr>
          <w:lang w:eastAsia="bg-BG"/>
        </w:rPr>
        <w:t>№</w:t>
      </w:r>
      <w:r w:rsidRPr="00DE0D83">
        <w:t>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</w:t>
      </w:r>
      <w:r w:rsidRPr="00DE0D83">
        <w:rPr>
          <w:lang w:eastAsia="bg-BG"/>
        </w:rPr>
        <w:t>№</w:t>
      </w:r>
      <w:r w:rsidRPr="00DE0D83">
        <w:t>____</w:t>
      </w:r>
      <w:r w:rsidRPr="00DE0D83">
        <w:rPr>
          <w:lang w:eastAsia="bg-BG"/>
        </w:rPr>
        <w:t>№</w:t>
      </w:r>
      <w:r w:rsidRPr="00DE0D83">
        <w:t>____</w:t>
      </w:r>
    </w:p>
    <w:p w:rsidR="00CD29DA" w:rsidRPr="00DE0D83" w:rsidRDefault="00CD29DA" w:rsidP="00AE7EC0">
      <w:pPr>
        <w:pStyle w:val="BodyTextIndent2"/>
        <w:spacing w:line="360" w:lineRule="auto"/>
        <w:ind w:left="0"/>
      </w:pPr>
    </w:p>
    <w:p w:rsidR="00CD29DA" w:rsidRPr="00C449DE" w:rsidRDefault="00CD29DA" w:rsidP="00A96E6C">
      <w:pPr>
        <w:pStyle w:val="BodyText"/>
        <w:rPr>
          <w:b/>
          <w:bCs/>
        </w:rPr>
      </w:pP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/>
      </w:tblPr>
      <w:tblGrid>
        <w:gridCol w:w="3500"/>
        <w:gridCol w:w="6600"/>
      </w:tblGrid>
      <w:tr w:rsidR="00CD29DA" w:rsidRPr="00C449DE" w:rsidTr="007130F0">
        <w:trPr>
          <w:trHeight w:val="295"/>
        </w:trPr>
        <w:tc>
          <w:tcPr>
            <w:tcW w:w="3500" w:type="dxa"/>
            <w:vAlign w:val="center"/>
          </w:tcPr>
          <w:p w:rsidR="00CD29DA" w:rsidRPr="00C449DE" w:rsidRDefault="00CD29DA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600" w:type="dxa"/>
          </w:tcPr>
          <w:p w:rsidR="00CD29DA" w:rsidRPr="00C449DE" w:rsidRDefault="00CD29DA" w:rsidP="007130F0">
            <w:pPr>
              <w:pStyle w:val="BodyText"/>
              <w:rPr>
                <w:iCs/>
              </w:rPr>
            </w:pPr>
          </w:p>
        </w:tc>
      </w:tr>
      <w:tr w:rsidR="00CD29DA" w:rsidRPr="00C449DE" w:rsidTr="007130F0">
        <w:trPr>
          <w:trHeight w:val="284"/>
        </w:trPr>
        <w:tc>
          <w:tcPr>
            <w:tcW w:w="3500" w:type="dxa"/>
            <w:vAlign w:val="center"/>
          </w:tcPr>
          <w:p w:rsidR="00CD29DA" w:rsidRPr="00C449DE" w:rsidRDefault="00CD29DA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600" w:type="dxa"/>
          </w:tcPr>
          <w:p w:rsidR="00CD29DA" w:rsidRPr="00C449DE" w:rsidRDefault="00CD29DA" w:rsidP="007130F0">
            <w:pPr>
              <w:pStyle w:val="BodyText"/>
              <w:rPr>
                <w:iCs/>
              </w:rPr>
            </w:pPr>
          </w:p>
        </w:tc>
      </w:tr>
      <w:tr w:rsidR="00CD29DA" w:rsidRPr="00C449DE" w:rsidTr="007130F0">
        <w:trPr>
          <w:trHeight w:val="284"/>
        </w:trPr>
        <w:tc>
          <w:tcPr>
            <w:tcW w:w="3500" w:type="dxa"/>
            <w:vAlign w:val="center"/>
          </w:tcPr>
          <w:p w:rsidR="00CD29DA" w:rsidRPr="00C449DE" w:rsidRDefault="00CD29DA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600" w:type="dxa"/>
          </w:tcPr>
          <w:p w:rsidR="00CD29DA" w:rsidRPr="00C449DE" w:rsidRDefault="00CD29DA" w:rsidP="007130F0">
            <w:pPr>
              <w:pStyle w:val="BodyText"/>
              <w:rPr>
                <w:iCs/>
              </w:rPr>
            </w:pPr>
          </w:p>
        </w:tc>
      </w:tr>
      <w:tr w:rsidR="00CD29DA" w:rsidRPr="00C449DE" w:rsidTr="007130F0">
        <w:trPr>
          <w:trHeight w:val="295"/>
        </w:trPr>
        <w:tc>
          <w:tcPr>
            <w:tcW w:w="3500" w:type="dxa"/>
            <w:vAlign w:val="center"/>
          </w:tcPr>
          <w:p w:rsidR="00CD29DA" w:rsidRPr="00C449DE" w:rsidRDefault="00CD29DA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600" w:type="dxa"/>
          </w:tcPr>
          <w:p w:rsidR="00CD29DA" w:rsidRPr="00C449DE" w:rsidRDefault="00CD29DA" w:rsidP="007130F0">
            <w:pPr>
              <w:pStyle w:val="BodyText"/>
              <w:ind w:left="252"/>
              <w:rPr>
                <w:iCs/>
              </w:rPr>
            </w:pPr>
          </w:p>
        </w:tc>
      </w:tr>
      <w:tr w:rsidR="00CD29DA" w:rsidRPr="00C449DE" w:rsidTr="007130F0">
        <w:trPr>
          <w:trHeight w:val="295"/>
        </w:trPr>
        <w:tc>
          <w:tcPr>
            <w:tcW w:w="3500" w:type="dxa"/>
            <w:vAlign w:val="center"/>
          </w:tcPr>
          <w:p w:rsidR="00CD29DA" w:rsidRPr="00C449DE" w:rsidRDefault="00CD29DA" w:rsidP="007130F0">
            <w:pPr>
              <w:pStyle w:val="BodyText"/>
              <w:rPr>
                <w:b/>
                <w:bCs/>
              </w:rPr>
            </w:pPr>
            <w:r>
              <w:rPr>
                <w:b/>
                <w:bCs/>
              </w:rPr>
              <w:t>Моб.тел.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CD29DA" w:rsidRPr="00C449DE" w:rsidRDefault="00CD29DA" w:rsidP="007130F0">
            <w:pPr>
              <w:pStyle w:val="BodyText"/>
              <w:ind w:left="252"/>
              <w:rPr>
                <w:iCs/>
              </w:rPr>
            </w:pPr>
          </w:p>
        </w:tc>
      </w:tr>
      <w:tr w:rsidR="00CD29DA" w:rsidRPr="00C449DE" w:rsidTr="007130F0">
        <w:trPr>
          <w:trHeight w:val="284"/>
        </w:trPr>
        <w:tc>
          <w:tcPr>
            <w:tcW w:w="3500" w:type="dxa"/>
            <w:vAlign w:val="center"/>
          </w:tcPr>
          <w:p w:rsidR="00CD29DA" w:rsidRPr="00C449DE" w:rsidRDefault="00CD29DA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Факс 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 xml:space="preserve">и/или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CD29DA" w:rsidRPr="00C449DE" w:rsidRDefault="00CD29DA" w:rsidP="007130F0">
            <w:pPr>
              <w:pStyle w:val="BodyText"/>
              <w:ind w:left="252"/>
              <w:rPr>
                <w:iCs/>
              </w:rPr>
            </w:pPr>
          </w:p>
        </w:tc>
      </w:tr>
      <w:tr w:rsidR="00CD29DA" w:rsidRPr="00C449DE" w:rsidTr="007130F0">
        <w:trPr>
          <w:trHeight w:val="306"/>
        </w:trPr>
        <w:tc>
          <w:tcPr>
            <w:tcW w:w="3500" w:type="dxa"/>
            <w:vAlign w:val="center"/>
          </w:tcPr>
          <w:p w:rsidR="00CD29DA" w:rsidRPr="00C449DE" w:rsidRDefault="00CD29DA" w:rsidP="007130F0">
            <w:pPr>
              <w:pStyle w:val="BodyText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600" w:type="dxa"/>
          </w:tcPr>
          <w:p w:rsidR="00CD29DA" w:rsidRPr="00C449DE" w:rsidRDefault="00CD29DA" w:rsidP="007130F0">
            <w:pPr>
              <w:pStyle w:val="BodyText"/>
              <w:ind w:left="252"/>
              <w:rPr>
                <w:iCs/>
              </w:rPr>
            </w:pPr>
          </w:p>
        </w:tc>
      </w:tr>
      <w:tr w:rsidR="00CD29DA" w:rsidRPr="00C449DE" w:rsidTr="007130F0">
        <w:trPr>
          <w:trHeight w:val="306"/>
        </w:trPr>
        <w:tc>
          <w:tcPr>
            <w:tcW w:w="3500" w:type="dxa"/>
            <w:vAlign w:val="center"/>
          </w:tcPr>
          <w:p w:rsidR="00CD29DA" w:rsidRPr="00C449DE" w:rsidRDefault="00CD29DA" w:rsidP="007130F0">
            <w:pPr>
              <w:pStyle w:val="BodyText"/>
              <w:rPr>
                <w:b/>
                <w:bCs/>
              </w:rPr>
            </w:pPr>
          </w:p>
        </w:tc>
        <w:tc>
          <w:tcPr>
            <w:tcW w:w="6600" w:type="dxa"/>
          </w:tcPr>
          <w:p w:rsidR="00CD29DA" w:rsidRPr="00C449DE" w:rsidRDefault="00CD29DA" w:rsidP="007130F0">
            <w:pPr>
              <w:pStyle w:val="BodyText"/>
              <w:ind w:left="252"/>
              <w:rPr>
                <w:iCs/>
              </w:rPr>
            </w:pPr>
          </w:p>
        </w:tc>
      </w:tr>
    </w:tbl>
    <w:p w:rsidR="00CD29DA" w:rsidRPr="00A96E6C" w:rsidRDefault="00CD29DA" w:rsidP="00A96E6C">
      <w:pPr>
        <w:pStyle w:val="BodyText"/>
        <w:rPr>
          <w:i/>
          <w:iCs/>
          <w:lang w:val="en-US"/>
        </w:rPr>
      </w:pPr>
    </w:p>
    <w:p w:rsidR="00CD29DA" w:rsidRPr="00C449DE" w:rsidRDefault="00CD29DA" w:rsidP="00A96E6C">
      <w:pPr>
        <w:pStyle w:val="BodyText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CD29DA" w:rsidRPr="00A96E6C" w:rsidRDefault="00CD29DA" w:rsidP="00304FB0">
      <w:pPr>
        <w:pStyle w:val="BodyTextIndent"/>
        <w:spacing w:after="20"/>
        <w:ind w:left="0"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 xml:space="preserve">Във връзка с горепосочената открита процедура за възлагане на обществена поръчка, Ви представяме настоящата оферта. </w:t>
      </w:r>
    </w:p>
    <w:p w:rsidR="00CD29DA" w:rsidRPr="00A96E6C" w:rsidRDefault="00CD29DA" w:rsidP="00304FB0">
      <w:pPr>
        <w:shd w:val="clear" w:color="auto" w:fill="FFFFFF"/>
        <w:tabs>
          <w:tab w:val="left" w:leader="underscore" w:pos="8645"/>
          <w:tab w:val="left" w:pos="9214"/>
        </w:tabs>
        <w:spacing w:after="20"/>
        <w:ind w:firstLine="709"/>
        <w:jc w:val="both"/>
        <w:rPr>
          <w:sz w:val="24"/>
          <w:szCs w:val="24"/>
          <w:lang w:val="en-US"/>
        </w:rPr>
      </w:pPr>
      <w:r w:rsidRPr="00A96E6C">
        <w:rPr>
          <w:sz w:val="24"/>
          <w:szCs w:val="24"/>
        </w:rPr>
        <w:t>1. Декларираме, че сме получили документация за участие и сме запознати с указанията и условията за участие в обявената от Вас открита процедура и изискванията на ЗОП. Съгласни сме с поставените от Вас условия и ги приемаме без възражения.</w:t>
      </w:r>
    </w:p>
    <w:p w:rsidR="00CD29DA" w:rsidRPr="00A96E6C" w:rsidRDefault="00CD29DA" w:rsidP="00304FB0">
      <w:pPr>
        <w:spacing w:after="20"/>
        <w:ind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>2.</w:t>
      </w:r>
      <w:r w:rsidRPr="00A96E6C">
        <w:rPr>
          <w:color w:val="000000"/>
          <w:spacing w:val="-2"/>
          <w:sz w:val="24"/>
          <w:szCs w:val="24"/>
        </w:rPr>
        <w:t xml:space="preserve"> </w:t>
      </w:r>
      <w:r w:rsidRPr="00A96E6C">
        <w:rPr>
          <w:sz w:val="24"/>
          <w:szCs w:val="24"/>
        </w:rPr>
        <w:t>Прилагаме в плик №1 списък на документите, съдържащи се в офертата - подписан и подпечатан.</w:t>
      </w:r>
    </w:p>
    <w:p w:rsidR="00CD29DA" w:rsidRPr="00A96E6C" w:rsidRDefault="00CD29DA" w:rsidP="00304FB0">
      <w:pPr>
        <w:spacing w:after="20"/>
        <w:ind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>3</w:t>
      </w:r>
      <w:r w:rsidRPr="00A96E6C">
        <w:rPr>
          <w:sz w:val="24"/>
          <w:szCs w:val="24"/>
          <w:lang w:val="en-US"/>
        </w:rPr>
        <w:t>.</w:t>
      </w:r>
      <w:r w:rsidRPr="00A96E6C">
        <w:rPr>
          <w:sz w:val="24"/>
          <w:szCs w:val="24"/>
        </w:rPr>
        <w:t xml:space="preserve"> Представяме всички изискуеми от Възложителя документи - подписани и подпечатани</w:t>
      </w:r>
      <w:r w:rsidRPr="00A96E6C">
        <w:rPr>
          <w:sz w:val="24"/>
          <w:szCs w:val="24"/>
          <w:lang w:val="en-US"/>
        </w:rPr>
        <w:t>.</w:t>
      </w:r>
    </w:p>
    <w:p w:rsidR="00CD29DA" w:rsidRPr="00A96E6C" w:rsidRDefault="00CD29DA" w:rsidP="00304FB0">
      <w:pPr>
        <w:spacing w:after="80"/>
        <w:ind w:firstLine="737"/>
        <w:jc w:val="both"/>
        <w:rPr>
          <w:sz w:val="24"/>
          <w:szCs w:val="24"/>
        </w:rPr>
      </w:pPr>
      <w:r w:rsidRPr="00A96E6C">
        <w:rPr>
          <w:sz w:val="24"/>
          <w:szCs w:val="24"/>
        </w:rPr>
        <w:t xml:space="preserve">4. Срокът на валидност на офертата ни е  </w:t>
      </w:r>
      <w:r w:rsidRPr="00A96E6C">
        <w:rPr>
          <w:sz w:val="24"/>
          <w:szCs w:val="24"/>
          <w:highlight w:val="lightGray"/>
        </w:rPr>
        <w:t>____</w:t>
      </w:r>
      <w:r w:rsidRPr="00A96E6C">
        <w:rPr>
          <w:sz w:val="24"/>
          <w:szCs w:val="24"/>
        </w:rPr>
        <w:t xml:space="preserve"> календарни дни (не може да бъде по-малък </w:t>
      </w:r>
      <w:r w:rsidRPr="00304FB0">
        <w:rPr>
          <w:color w:val="000000"/>
          <w:spacing w:val="-3"/>
          <w:sz w:val="24"/>
          <w:szCs w:val="24"/>
        </w:rPr>
        <w:t>от</w:t>
      </w:r>
      <w:r w:rsidRPr="00304FB0">
        <w:rPr>
          <w:color w:val="000000"/>
          <w:sz w:val="24"/>
          <w:szCs w:val="24"/>
        </w:rPr>
        <w:t xml:space="preserve"> 120 (</w:t>
      </w:r>
      <w:r w:rsidRPr="00304FB0">
        <w:rPr>
          <w:sz w:val="24"/>
          <w:szCs w:val="24"/>
        </w:rPr>
        <w:t>сто и двадесет)</w:t>
      </w:r>
      <w:r w:rsidRPr="00A96E6C">
        <w:rPr>
          <w:color w:val="000000"/>
          <w:sz w:val="24"/>
          <w:szCs w:val="24"/>
        </w:rPr>
        <w:t xml:space="preserve"> дни </w:t>
      </w:r>
      <w:r w:rsidRPr="00A96E6C">
        <w:rPr>
          <w:sz w:val="24"/>
          <w:szCs w:val="24"/>
        </w:rPr>
        <w:t>от датата, определена за краен срок за получаване на офертите по настоящата процедура.</w:t>
      </w:r>
    </w:p>
    <w:p w:rsidR="00CD29DA" w:rsidRPr="00C449DE" w:rsidRDefault="00CD29DA" w:rsidP="00304FB0">
      <w:pPr>
        <w:pStyle w:val="BodyText"/>
        <w:tabs>
          <w:tab w:val="left" w:pos="9356"/>
        </w:tabs>
        <w:spacing w:after="20"/>
        <w:ind w:firstLine="709"/>
        <w:jc w:val="both"/>
        <w:rPr>
          <w:b/>
          <w:i/>
        </w:rPr>
      </w:pPr>
      <w:r>
        <w:t>5</w:t>
      </w:r>
      <w:r w:rsidRPr="00681523">
        <w:t>.</w:t>
      </w:r>
      <w:r>
        <w:rPr>
          <w:b/>
          <w:i/>
        </w:rPr>
        <w:t xml:space="preserve"> </w:t>
      </w:r>
      <w:r w:rsidRPr="00C449DE">
        <w:rPr>
          <w:b/>
          <w:i/>
        </w:rPr>
        <w:t>Предлаганата от нас Оферта съдържа</w:t>
      </w:r>
      <w:r w:rsidRPr="00C449DE">
        <w:rPr>
          <w:i/>
        </w:rPr>
        <w:t xml:space="preserve"> </w:t>
      </w:r>
      <w:r w:rsidRPr="00C449DE">
        <w:rPr>
          <w:b/>
          <w:i/>
        </w:rPr>
        <w:t>три отделни запечатани непрозрачни плика, както следва:</w:t>
      </w:r>
    </w:p>
    <w:p w:rsidR="00CD29DA" w:rsidRPr="00C449DE" w:rsidRDefault="00CD29DA" w:rsidP="00304FB0">
      <w:pPr>
        <w:pStyle w:val="BodyText"/>
        <w:tabs>
          <w:tab w:val="left" w:pos="9356"/>
        </w:tabs>
        <w:ind w:firstLine="709"/>
        <w:jc w:val="both"/>
        <w:rPr>
          <w:b/>
        </w:rPr>
      </w:pPr>
      <w:r w:rsidRPr="00C449DE">
        <w:rPr>
          <w:b/>
        </w:rPr>
        <w:t>Плик № 1 с надпис: „Документи за подбор</w:t>
      </w:r>
      <w:r w:rsidRPr="00C449DE">
        <w:t>”, в който са поставени документите изискани от Възложителя</w:t>
      </w:r>
      <w:r>
        <w:t>,</w:t>
      </w:r>
      <w:r w:rsidRPr="00EA2143">
        <w:t xml:space="preserve"> </w:t>
      </w:r>
      <w:r w:rsidRPr="00AC198E">
        <w:t>отнасящи се до критериите за подбор на участни</w:t>
      </w:r>
      <w:r>
        <w:t>ка.</w:t>
      </w:r>
    </w:p>
    <w:p w:rsidR="00CD29DA" w:rsidRDefault="00CD29DA" w:rsidP="00304FB0">
      <w:pPr>
        <w:pStyle w:val="BodyText"/>
        <w:ind w:firstLine="709"/>
        <w:jc w:val="both"/>
      </w:pPr>
      <w:r w:rsidRPr="00C449DE">
        <w:rPr>
          <w:b/>
        </w:rPr>
        <w:t>Плик № 2 с надпис: „Предложе</w:t>
      </w:r>
      <w:r>
        <w:rPr>
          <w:b/>
        </w:rPr>
        <w:t>ние за изпълнение на поръчката”</w:t>
      </w:r>
      <w:r w:rsidRPr="00C449DE">
        <w:t xml:space="preserve"> </w:t>
      </w:r>
      <w:r w:rsidRPr="0003154E">
        <w:rPr>
          <w:highlight w:val="lightGray"/>
        </w:rPr>
        <w:t>____</w:t>
      </w:r>
      <w:r>
        <w:t xml:space="preserve"> броя надписани и </w:t>
      </w:r>
      <w:r w:rsidRPr="00C10FC8">
        <w:t>з</w:t>
      </w:r>
      <w:bookmarkStart w:id="0" w:name="_GoBack"/>
      <w:bookmarkEnd w:id="0"/>
      <w:r w:rsidRPr="00C10FC8">
        <w:t>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 xml:space="preserve">ите </w:t>
      </w:r>
      <w:r w:rsidRPr="00C449DE">
        <w:t>документи</w:t>
      </w:r>
      <w:r>
        <w:t>,</w:t>
      </w:r>
      <w:r w:rsidRPr="00C449DE">
        <w:t xml:space="preserve"> изискани от Възложителя</w:t>
      </w:r>
      <w:r>
        <w:t xml:space="preserve">, </w:t>
      </w:r>
      <w:r w:rsidRPr="00AC198E">
        <w:t>свърза</w:t>
      </w:r>
      <w:r>
        <w:t>ни с изпълнението на поръчката за всяка обособена позиция поотделно.</w:t>
      </w:r>
    </w:p>
    <w:p w:rsidR="00CD29DA" w:rsidRDefault="00CD29DA" w:rsidP="00304FB0">
      <w:pPr>
        <w:pStyle w:val="BodyText"/>
        <w:ind w:firstLine="709"/>
        <w:jc w:val="both"/>
      </w:pPr>
      <w:r w:rsidRPr="00C449DE">
        <w:rPr>
          <w:b/>
        </w:rPr>
        <w:t>Пли</w:t>
      </w:r>
      <w:r>
        <w:rPr>
          <w:b/>
        </w:rPr>
        <w:t>к № 3 с надпис„Предлагана цена”</w:t>
      </w:r>
      <w:r w:rsidRPr="00C449DE">
        <w:t xml:space="preserve"> </w:t>
      </w:r>
      <w:r w:rsidRPr="0003154E">
        <w:rPr>
          <w:highlight w:val="lightGray"/>
        </w:rPr>
        <w:t>____</w:t>
      </w:r>
      <w:r>
        <w:t xml:space="preserve"> броя 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Pr="00C449DE">
        <w:t xml:space="preserve"> ценов</w:t>
      </w:r>
      <w:r>
        <w:t>и</w:t>
      </w:r>
      <w:r w:rsidRPr="00C449DE">
        <w:t xml:space="preserve"> предложени</w:t>
      </w:r>
      <w:r>
        <w:t xml:space="preserve">я по обособени позиции, </w:t>
      </w:r>
      <w:r w:rsidRPr="00C449DE">
        <w:t>заедно с количествено – стойностн</w:t>
      </w:r>
      <w:r>
        <w:t>ите</w:t>
      </w:r>
      <w:r w:rsidRPr="00C449DE">
        <w:t xml:space="preserve"> сметк</w:t>
      </w:r>
      <w:r>
        <w:t>и за тях.</w:t>
      </w:r>
    </w:p>
    <w:p w:rsidR="00CD29DA" w:rsidRDefault="00CD29DA" w:rsidP="00304FB0">
      <w:pPr>
        <w:spacing w:before="120"/>
        <w:ind w:firstLine="737"/>
        <w:jc w:val="both"/>
      </w:pPr>
    </w:p>
    <w:p w:rsidR="00CD29DA" w:rsidRDefault="00CD29DA" w:rsidP="008D7957">
      <w:pPr>
        <w:spacing w:before="120"/>
        <w:ind w:firstLine="737"/>
        <w:jc w:val="both"/>
      </w:pPr>
    </w:p>
    <w:p w:rsidR="00CD29DA" w:rsidRDefault="00CD29DA" w:rsidP="00A96E6C">
      <w:pPr>
        <w:spacing w:before="120"/>
        <w:ind w:firstLine="737"/>
        <w:jc w:val="both"/>
      </w:pPr>
    </w:p>
    <w:p w:rsidR="00CD29DA" w:rsidRDefault="00CD29DA" w:rsidP="00A96E6C">
      <w:pPr>
        <w:spacing w:before="120"/>
        <w:ind w:firstLine="737"/>
        <w:jc w:val="both"/>
      </w:pPr>
    </w:p>
    <w:p w:rsidR="00CD29DA" w:rsidRPr="005F39E2" w:rsidRDefault="00CD29DA" w:rsidP="00A96E6C">
      <w:pPr>
        <w:spacing w:before="120"/>
        <w:ind w:firstLine="737"/>
        <w:jc w:val="both"/>
      </w:pPr>
    </w:p>
    <w:p w:rsidR="00CD29DA" w:rsidRPr="00D516B1" w:rsidRDefault="00CD29DA" w:rsidP="00A96E6C">
      <w:pPr>
        <w:pStyle w:val="BodyText"/>
      </w:pPr>
    </w:p>
    <w:p w:rsidR="00CD29DA" w:rsidRDefault="00CD29DA" w:rsidP="00A96E6C">
      <w:pPr>
        <w:spacing w:line="360" w:lineRule="auto"/>
        <w:ind w:firstLine="522"/>
        <w:rPr>
          <w:b/>
          <w:sz w:val="22"/>
          <w:szCs w:val="22"/>
          <w:u w:val="single"/>
        </w:rPr>
      </w:pPr>
      <w:r w:rsidRPr="00364513">
        <w:rPr>
          <w:sz w:val="22"/>
          <w:szCs w:val="22"/>
        </w:rPr>
        <w:t>Дата ______________ г.</w:t>
      </w:r>
      <w:r w:rsidRPr="00364513"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CD29DA" w:rsidRPr="00D516B1" w:rsidRDefault="00CD29DA" w:rsidP="00A96E6C">
      <w:pPr>
        <w:pStyle w:val="BodyText"/>
        <w:jc w:val="right"/>
        <w:rPr>
          <w:bCs/>
        </w:rPr>
      </w:pPr>
      <w:r w:rsidRPr="00D516B1">
        <w:rPr>
          <w:bCs/>
        </w:rPr>
        <w:t>______________________</w:t>
      </w:r>
      <w:r w:rsidRPr="00D516B1">
        <w:rPr>
          <w:bCs/>
        </w:rPr>
        <w:tab/>
      </w:r>
    </w:p>
    <w:p w:rsidR="00CD29DA" w:rsidRPr="00090782" w:rsidRDefault="00CD29DA" w:rsidP="00A96E6C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CD29DA" w:rsidRDefault="00CD29DA" w:rsidP="00A96E6C">
      <w:pPr>
        <w:pStyle w:val="BodyText"/>
        <w:ind w:left="4956"/>
        <w:jc w:val="right"/>
        <w:rPr>
          <w:bCs/>
          <w:sz w:val="20"/>
          <w:szCs w:val="20"/>
        </w:rPr>
      </w:pPr>
      <w:r w:rsidRPr="00D516B1">
        <w:rPr>
          <w:bCs/>
        </w:rPr>
        <w:t xml:space="preserve"> </w:t>
      </w:r>
    </w:p>
    <w:p w:rsidR="00CD29DA" w:rsidRPr="00046AAD" w:rsidRDefault="00CD29DA" w:rsidP="00A96E6C">
      <w:pPr>
        <w:jc w:val="center"/>
        <w:rPr>
          <w:b/>
          <w:color w:val="000000"/>
          <w:position w:val="8"/>
          <w:sz w:val="24"/>
          <w:szCs w:val="24"/>
          <w:lang w:val="en-US"/>
        </w:rPr>
      </w:pPr>
    </w:p>
    <w:sectPr w:rsidR="00CD29DA" w:rsidRPr="00046AAD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29DA" w:rsidRDefault="00CD29DA" w:rsidP="00E946B0">
      <w:r>
        <w:separator/>
      </w:r>
    </w:p>
  </w:endnote>
  <w:endnote w:type="continuationSeparator" w:id="0">
    <w:p w:rsidR="00CD29DA" w:rsidRDefault="00CD29DA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29DA" w:rsidRDefault="00CD29DA" w:rsidP="00E946B0">
      <w:r>
        <w:separator/>
      </w:r>
    </w:p>
  </w:footnote>
  <w:footnote w:type="continuationSeparator" w:id="0">
    <w:p w:rsidR="00CD29DA" w:rsidRDefault="00CD29DA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29DA" w:rsidRDefault="00CD29DA" w:rsidP="00A76F1F">
    <w:pPr>
      <w:pStyle w:val="Header"/>
      <w:tabs>
        <w:tab w:val="clear" w:pos="4703"/>
        <w:tab w:val="clear" w:pos="9406"/>
        <w:tab w:val="center" w:pos="4820"/>
      </w:tabs>
      <w:jc w:val="center"/>
    </w:pPr>
    <w:r>
      <w:rPr>
        <w:noProof/>
        <w:lang w:eastAsia="bg-BG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1" o:spid="_x0000_s2049" type="#_x0000_t75" style="position:absolute;left:0;text-align:left;margin-left:-46pt;margin-top:-47.55pt;width:544.25pt;height:81.45pt;z-index:251660288;visibility:visible;mso-position-horizontal-relative:margin;mso-position-vertical-relative:margin">
          <v:imagedata r:id="rId1" o:title=""/>
          <w10:wrap type="square" anchorx="margin" anchory="margin"/>
        </v:shape>
      </w:pict>
    </w:r>
    <w:r>
      <w:tab/>
    </w:r>
    <w:r>
      <w:rPr>
        <w:noProof/>
      </w:rPr>
      <w:t xml:space="preserve"> </w:t>
    </w:r>
    <w:r>
      <w:t xml:space="preserve"> </w:t>
    </w:r>
  </w:p>
  <w:p w:rsidR="00CD29DA" w:rsidRDefault="00CD29DA" w:rsidP="00A76F1F">
    <w:pPr>
      <w:pStyle w:val="Header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firstLine="85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cs="Times New Roman"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946B0"/>
    <w:rsid w:val="00027348"/>
    <w:rsid w:val="0003154E"/>
    <w:rsid w:val="00046AAD"/>
    <w:rsid w:val="00090782"/>
    <w:rsid w:val="001701E4"/>
    <w:rsid w:val="001821F3"/>
    <w:rsid w:val="00182E4A"/>
    <w:rsid w:val="001C12D5"/>
    <w:rsid w:val="001D6145"/>
    <w:rsid w:val="002553B2"/>
    <w:rsid w:val="00304FB0"/>
    <w:rsid w:val="003206B5"/>
    <w:rsid w:val="003333B6"/>
    <w:rsid w:val="00364513"/>
    <w:rsid w:val="003B037F"/>
    <w:rsid w:val="003F2DFD"/>
    <w:rsid w:val="00426F23"/>
    <w:rsid w:val="00430C7A"/>
    <w:rsid w:val="004B3CBC"/>
    <w:rsid w:val="00501F45"/>
    <w:rsid w:val="00520CEF"/>
    <w:rsid w:val="005F39E2"/>
    <w:rsid w:val="00663943"/>
    <w:rsid w:val="00680584"/>
    <w:rsid w:val="00681523"/>
    <w:rsid w:val="007130F0"/>
    <w:rsid w:val="00723422"/>
    <w:rsid w:val="007965B9"/>
    <w:rsid w:val="007F18CA"/>
    <w:rsid w:val="008430E9"/>
    <w:rsid w:val="00844FE7"/>
    <w:rsid w:val="008C5452"/>
    <w:rsid w:val="008D7957"/>
    <w:rsid w:val="008F4F13"/>
    <w:rsid w:val="008F74FF"/>
    <w:rsid w:val="009012AF"/>
    <w:rsid w:val="009248C3"/>
    <w:rsid w:val="009256E0"/>
    <w:rsid w:val="009D4FAE"/>
    <w:rsid w:val="00A16923"/>
    <w:rsid w:val="00A31BF6"/>
    <w:rsid w:val="00A459DA"/>
    <w:rsid w:val="00A76F1F"/>
    <w:rsid w:val="00A96E6C"/>
    <w:rsid w:val="00AC198E"/>
    <w:rsid w:val="00AE112F"/>
    <w:rsid w:val="00AE7EC0"/>
    <w:rsid w:val="00B64F51"/>
    <w:rsid w:val="00C10FC8"/>
    <w:rsid w:val="00C449DE"/>
    <w:rsid w:val="00C63855"/>
    <w:rsid w:val="00C82EBF"/>
    <w:rsid w:val="00C87375"/>
    <w:rsid w:val="00CA2034"/>
    <w:rsid w:val="00CD29DA"/>
    <w:rsid w:val="00D07607"/>
    <w:rsid w:val="00D13BB9"/>
    <w:rsid w:val="00D516B1"/>
    <w:rsid w:val="00DD77E3"/>
    <w:rsid w:val="00DE0D83"/>
    <w:rsid w:val="00E24B39"/>
    <w:rsid w:val="00E255F0"/>
    <w:rsid w:val="00E64430"/>
    <w:rsid w:val="00E946B0"/>
    <w:rsid w:val="00EA2143"/>
    <w:rsid w:val="00F84869"/>
    <w:rsid w:val="00FE14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bg-BG" w:eastAsia="bg-BG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rPr>
      <w:rFonts w:ascii="Times New Roman" w:eastAsia="Times New Roman" w:hAnsi="Times New Roman"/>
      <w:position w:val="6"/>
      <w:sz w:val="28"/>
      <w:szCs w:val="20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9248C3"/>
    <w:pPr>
      <w:keepNext/>
      <w:widowControl w:val="0"/>
      <w:jc w:val="center"/>
      <w:outlineLvl w:val="1"/>
    </w:pPr>
    <w:rPr>
      <w:b/>
      <w:position w:val="0"/>
      <w:sz w:val="3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9248C3"/>
    <w:rPr>
      <w:rFonts w:ascii="Times New Roman" w:hAnsi="Times New Roman" w:cs="Times New Roman"/>
      <w:b/>
      <w:snapToGrid w:val="0"/>
      <w:sz w:val="20"/>
      <w:szCs w:val="20"/>
      <w:lang w:val="bg-BG"/>
    </w:rPr>
  </w:style>
  <w:style w:type="paragraph" w:styleId="Header">
    <w:name w:val="header"/>
    <w:basedOn w:val="Normal"/>
    <w:link w:val="HeaderChar"/>
    <w:uiPriority w:val="99"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E946B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E946B0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946B0"/>
    <w:rPr>
      <w:rFonts w:ascii="Tahoma" w:hAnsi="Tahoma" w:cs="Tahoma"/>
      <w:sz w:val="16"/>
      <w:szCs w:val="16"/>
    </w:rPr>
  </w:style>
  <w:style w:type="paragraph" w:customStyle="1" w:styleId="Style">
    <w:name w:val="Style"/>
    <w:uiPriority w:val="99"/>
    <w:rsid w:val="009248C3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customStyle="1" w:styleId="Style9">
    <w:name w:val="Style9"/>
    <w:basedOn w:val="Normal"/>
    <w:uiPriority w:val="99"/>
    <w:rsid w:val="009248C3"/>
    <w:pPr>
      <w:numPr>
        <w:numId w:val="1"/>
      </w:numPr>
      <w:shd w:val="clear" w:color="auto" w:fill="FFFFFF"/>
      <w:tabs>
        <w:tab w:val="clear" w:pos="694"/>
        <w:tab w:val="num" w:pos="360"/>
        <w:tab w:val="num" w:pos="1026"/>
      </w:tabs>
      <w:spacing w:before="5" w:after="120" w:line="264" w:lineRule="exact"/>
      <w:ind w:left="5" w:right="82" w:firstLine="0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9248C3"/>
    <w:rPr>
      <w:rFonts w:ascii="Times New Roman" w:hAnsi="Times New Roman" w:cs="Times New Roman"/>
      <w:position w:val="6"/>
      <w:sz w:val="20"/>
      <w:szCs w:val="20"/>
      <w:lang w:val="bg-BG"/>
    </w:rPr>
  </w:style>
  <w:style w:type="paragraph" w:styleId="BodyTextIndent2">
    <w:name w:val="Body Text Indent 2"/>
    <w:basedOn w:val="Normal"/>
    <w:link w:val="BodyTextIndent2Char"/>
    <w:uiPriority w:val="99"/>
    <w:semiHidden/>
    <w:rsid w:val="00B64F51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B64F51"/>
    <w:rPr>
      <w:rFonts w:ascii="Times New Roman" w:hAnsi="Times New Roman" w:cs="Times New Roman"/>
      <w:position w:val="6"/>
      <w:sz w:val="20"/>
      <w:szCs w:val="20"/>
      <w:lang w:val="bg-BG"/>
    </w:rPr>
  </w:style>
  <w:style w:type="paragraph" w:styleId="BodyText">
    <w:name w:val="Body Text"/>
    <w:basedOn w:val="Normal"/>
    <w:link w:val="BodyTextChar"/>
    <w:uiPriority w:val="99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64F51"/>
    <w:rPr>
      <w:rFonts w:ascii="Times New Roman" w:hAnsi="Times New Roman" w:cs="Times New Roman"/>
      <w:sz w:val="24"/>
      <w:szCs w:val="24"/>
      <w:lang w:val="bg-BG" w:eastAsia="bg-BG"/>
    </w:rPr>
  </w:style>
  <w:style w:type="table" w:styleId="TableGrid">
    <w:name w:val="Table Grid"/>
    <w:basedOn w:val="TableNormal"/>
    <w:uiPriority w:val="99"/>
    <w:rsid w:val="00A96E6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</TotalTime>
  <Pages>2</Pages>
  <Words>337</Words>
  <Characters>1927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ROSI</dc:creator>
  <cp:keywords/>
  <dc:description/>
  <cp:lastModifiedBy>Меги</cp:lastModifiedBy>
  <cp:revision>7</cp:revision>
  <cp:lastPrinted>2013-02-08T14:19:00Z</cp:lastPrinted>
  <dcterms:created xsi:type="dcterms:W3CDTF">2014-06-19T14:15:00Z</dcterms:created>
  <dcterms:modified xsi:type="dcterms:W3CDTF">2014-06-26T17:49:00Z</dcterms:modified>
</cp:coreProperties>
</file>